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096C5B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B00D93">
              <w:rPr>
                <w:b/>
                <w:color w:val="0000FF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DE VEGETAUX : SITE DE </w:t>
            </w:r>
            <w:r w:rsidR="00B00D93">
              <w:rPr>
                <w:b/>
                <w:color w:val="0000FF"/>
              </w:rPr>
              <w:t>BRAY</w:t>
            </w:r>
          </w:p>
        </w:tc>
      </w:tr>
    </w:tbl>
    <w:p w:rsidR="00DE1758" w:rsidRDefault="00E4613C" w:rsidP="00096C5B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7B7472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096C5B" w:rsidRPr="00BD255E" w:rsidRDefault="00096C5B" w:rsidP="00096C5B">
      <w:pPr>
        <w:pStyle w:val="Normal1"/>
        <w:rPr>
          <w:color w:val="auto"/>
        </w:rPr>
      </w:pPr>
    </w:p>
    <w:p w:rsidR="00096C5B" w:rsidRDefault="00096C5B" w:rsidP="00096C5B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096C5B" w:rsidRDefault="00096C5B" w:rsidP="00096C5B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096C5B" w:rsidRDefault="00096C5B" w:rsidP="00096C5B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096C5B" w:rsidRPr="00B12756" w:rsidRDefault="00096C5B" w:rsidP="00096C5B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 xml:space="preserve">80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096C5B" w:rsidRPr="00B12756" w:rsidRDefault="00096C5B" w:rsidP="00096C5B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096C5B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096C5B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096C5B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7B7472" w:rsidRDefault="007B7472" w:rsidP="008F7E9E">
      <w:bookmarkStart w:id="17" w:name="_GoBack"/>
      <w:bookmarkEnd w:id="17"/>
    </w:p>
    <w:p w:rsidR="00DE1758" w:rsidRDefault="00E4613C" w:rsidP="00096C5B">
      <w:pPr>
        <w:pStyle w:val="Titre2"/>
      </w:pPr>
      <w:bookmarkStart w:id="18" w:name="_Toc153336871"/>
      <w:r>
        <w:t>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7B7472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7B7472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096C5B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096C5B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096C5B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7B7472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4B72A218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96C5B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B7472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00D93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E7554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096C5B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096C5B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096C5B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D563B-9C5B-4FF3-A672-51434DBF3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50</TotalTime>
  <Pages>6</Pages>
  <Words>1295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8403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2026-03-24T11:45:00Z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